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186D2" w14:textId="77777777" w:rsidR="00D13B9C" w:rsidRDefault="00D13B9C" w:rsidP="00D13B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Waulter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SHIRINGTON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334DDCFD" w14:textId="77777777" w:rsidR="00D13B9C" w:rsidRDefault="00D13B9C" w:rsidP="00D13B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Romney, Kent.</w:t>
      </w:r>
    </w:p>
    <w:p w14:paraId="4D23A050" w14:textId="77777777" w:rsidR="00D13B9C" w:rsidRDefault="00D13B9C" w:rsidP="00D13B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CA0510" w14:textId="77777777" w:rsidR="00D13B9C" w:rsidRDefault="00D13B9C" w:rsidP="00D13B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311525" w14:textId="77777777" w:rsidR="00D13B9C" w:rsidRDefault="00D13B9C" w:rsidP="00D13B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D0520A7" w14:textId="77777777" w:rsidR="00D13B9C" w:rsidRDefault="00D13B9C" w:rsidP="00D13B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https://www.kentarchaeology.org.uk/Research/Libr/Wills/NameOrder/S.htm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8C29C4D" w14:textId="77777777" w:rsidR="00D13B9C" w:rsidRDefault="00D13B9C" w:rsidP="00D13B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F33D11" w14:textId="77777777" w:rsidR="00D13B9C" w:rsidRDefault="00D13B9C" w:rsidP="00D13B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7AA231" w14:textId="77777777" w:rsidR="00D13B9C" w:rsidRDefault="00D13B9C" w:rsidP="00D13B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p w14:paraId="7DDAA4D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3041F" w14:textId="77777777" w:rsidR="00D13B9C" w:rsidRDefault="00D13B9C" w:rsidP="009139A6">
      <w:r>
        <w:separator/>
      </w:r>
    </w:p>
  </w:endnote>
  <w:endnote w:type="continuationSeparator" w:id="0">
    <w:p w14:paraId="5BC1415D" w14:textId="77777777" w:rsidR="00D13B9C" w:rsidRDefault="00D13B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6E4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021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6E4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23A0C" w14:textId="77777777" w:rsidR="00D13B9C" w:rsidRDefault="00D13B9C" w:rsidP="009139A6">
      <w:r>
        <w:separator/>
      </w:r>
    </w:p>
  </w:footnote>
  <w:footnote w:type="continuationSeparator" w:id="0">
    <w:p w14:paraId="3559BF33" w14:textId="77777777" w:rsidR="00D13B9C" w:rsidRDefault="00D13B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61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34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117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B9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3B9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1A2E4"/>
  <w15:chartTrackingRefBased/>
  <w15:docId w15:val="{97DE8474-482B-4BD2-A2C7-2AF44DB93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13B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2022-07-15T21:41:00Z</dcterms:created>
  <dcterms:modified xsi:type="dcterms:W3CDTF">2022-07-15T21:41:00Z</dcterms:modified>
</cp:coreProperties>
</file>